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38" w:rsidRPr="00DD6791" w:rsidRDefault="00CB4638" w:rsidP="00DD679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lang w:val="uk-UA"/>
        </w:rPr>
        <w:t>‖</w:t>
      </w: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Розвиток конкурентоспроможності</w:t>
      </w:r>
    </w:p>
    <w:p w:rsidR="00CB4638" w:rsidRDefault="00CB4638" w:rsidP="00DD679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</w:p>
    <w:p w:rsidR="00CB4638" w:rsidRDefault="00CB4638" w:rsidP="00DD679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в</w:t>
      </w: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>чителя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_________________________________________________________  </w:t>
      </w:r>
    </w:p>
    <w:p w:rsidR="00CB4638" w:rsidRDefault="00CB4638" w:rsidP="00DD679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B4638" w:rsidRPr="00DD6791" w:rsidRDefault="00CB4638" w:rsidP="00DD679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у системі методичної роботи школи-ліцею</w:t>
      </w:r>
    </w:p>
    <w:p w:rsidR="00CB4638" w:rsidRDefault="00CB4638">
      <w:pPr>
        <w:rPr>
          <w:lang w:val="uk-UA"/>
        </w:rPr>
      </w:pPr>
    </w:p>
    <w:tbl>
      <w:tblPr>
        <w:tblW w:w="105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56"/>
        <w:gridCol w:w="5347"/>
      </w:tblGrid>
      <w:tr w:rsidR="00CB4638" w:rsidRPr="006C7011">
        <w:trPr>
          <w:trHeight w:val="977"/>
        </w:trPr>
        <w:tc>
          <w:tcPr>
            <w:tcW w:w="5156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sz w:val="32"/>
                <w:szCs w:val="32"/>
                <w:lang w:val="uk-UA"/>
              </w:rPr>
              <w:t xml:space="preserve">Я   </w:t>
            </w:r>
            <w:r w:rsidRPr="006C7011">
              <w:rPr>
                <w:noProof/>
                <w:lang w:val="uk-UA" w:eastAsia="ru-RU"/>
              </w:rPr>
              <w:t xml:space="preserve">                                     </w:t>
            </w:r>
            <w:r w:rsidRPr="006C7011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i1025" type="#_x0000_t75" style="width:62.25pt;height:54pt;visibility:visible">
                  <v:imagedata r:id="rId6" o:title=""/>
                </v:shape>
              </w:pict>
            </w:r>
          </w:p>
        </w:tc>
        <w:tc>
          <w:tcPr>
            <w:tcW w:w="5347" w:type="dxa"/>
          </w:tcPr>
          <w:p w:rsidR="00CB4638" w:rsidRPr="006C7011" w:rsidRDefault="00CB4638" w:rsidP="006C7011">
            <w:pPr>
              <w:spacing w:after="0" w:line="240" w:lineRule="auto"/>
              <w:rPr>
                <w:noProof/>
                <w:sz w:val="32"/>
                <w:szCs w:val="32"/>
                <w:lang w:val="uk-UA" w:eastAsia="ru-RU"/>
              </w:rPr>
            </w:pPr>
            <w:r w:rsidRPr="006C7011">
              <w:rPr>
                <w:sz w:val="32"/>
                <w:szCs w:val="32"/>
                <w:lang w:val="uk-UA"/>
              </w:rPr>
              <w:t xml:space="preserve">Мені </w:t>
            </w:r>
            <w:r w:rsidRPr="006C7011">
              <w:rPr>
                <w:noProof/>
                <w:sz w:val="32"/>
                <w:szCs w:val="32"/>
                <w:lang w:val="uk-UA" w:eastAsia="ru-RU"/>
              </w:rPr>
              <w:t xml:space="preserve">                            </w:t>
            </w:r>
            <w:r w:rsidRPr="006C7011">
              <w:rPr>
                <w:noProof/>
                <w:lang w:val="uk-UA" w:eastAsia="ru-RU"/>
              </w:rPr>
              <w:t xml:space="preserve">          </w:t>
            </w:r>
            <w:r w:rsidRPr="006C7011">
              <w:rPr>
                <w:noProof/>
                <w:lang w:eastAsia="ru-RU"/>
              </w:rPr>
              <w:pict>
                <v:shape id="Рисунок 3" o:spid="_x0000_i1026" type="#_x0000_t75" style="width:64.5pt;height:53.25pt;visibility:visible">
                  <v:imagedata r:id="rId7" o:title=""/>
                </v:shape>
              </w:pict>
            </w:r>
            <w:r w:rsidRPr="006C7011">
              <w:rPr>
                <w:noProof/>
                <w:lang w:val="uk-UA" w:eastAsia="ru-RU"/>
              </w:rPr>
              <w:t xml:space="preserve">                                                </w:t>
            </w:r>
          </w:p>
        </w:tc>
      </w:tr>
      <w:tr w:rsidR="00CB4638" w:rsidRPr="006C7011">
        <w:trPr>
          <w:trHeight w:val="3497"/>
        </w:trPr>
        <w:tc>
          <w:tcPr>
            <w:tcW w:w="5156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5347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</w:tc>
      </w:tr>
    </w:tbl>
    <w:p w:rsidR="00CB4638" w:rsidRDefault="00CB4638">
      <w:pPr>
        <w:rPr>
          <w:lang w:val="uk-UA"/>
        </w:rPr>
      </w:pPr>
    </w:p>
    <w:p w:rsidR="00CB4638" w:rsidRDefault="00CB4638">
      <w:pPr>
        <w:rPr>
          <w:lang w:val="uk-UA"/>
        </w:rPr>
      </w:pPr>
    </w:p>
    <w:p w:rsidR="00CB4638" w:rsidRPr="00DD6791" w:rsidRDefault="00CB4638" w:rsidP="005167B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lang w:val="uk-UA"/>
        </w:rPr>
        <w:t>‖</w:t>
      </w: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Розвиток конкурентоспроможності</w:t>
      </w:r>
    </w:p>
    <w:p w:rsidR="00CB4638" w:rsidRDefault="00CB4638" w:rsidP="005167B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</w:t>
      </w:r>
    </w:p>
    <w:p w:rsidR="00CB4638" w:rsidRDefault="00CB4638" w:rsidP="005167B1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в</w:t>
      </w: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>чителя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_________________________________________________________  </w:t>
      </w:r>
    </w:p>
    <w:p w:rsidR="00CB4638" w:rsidRDefault="00CB4638" w:rsidP="005167B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CB4638" w:rsidRPr="00DD6791" w:rsidRDefault="00CB4638" w:rsidP="005167B1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D679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у системі методичної роботи школи-ліцею</w:t>
      </w:r>
    </w:p>
    <w:p w:rsidR="00CB4638" w:rsidRDefault="00CB4638" w:rsidP="005167B1">
      <w:pPr>
        <w:rPr>
          <w:lang w:val="uk-UA"/>
        </w:rPr>
      </w:pPr>
    </w:p>
    <w:tbl>
      <w:tblPr>
        <w:tblW w:w="104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8"/>
        <w:gridCol w:w="5329"/>
      </w:tblGrid>
      <w:tr w:rsidR="00CB4638" w:rsidRPr="006C7011">
        <w:trPr>
          <w:trHeight w:val="929"/>
        </w:trPr>
        <w:tc>
          <w:tcPr>
            <w:tcW w:w="5138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sz w:val="32"/>
                <w:szCs w:val="32"/>
                <w:lang w:val="uk-UA"/>
              </w:rPr>
              <w:t xml:space="preserve">Я   </w:t>
            </w:r>
            <w:r w:rsidRPr="006C7011">
              <w:rPr>
                <w:noProof/>
                <w:lang w:val="uk-UA" w:eastAsia="ru-RU"/>
              </w:rPr>
              <w:t xml:space="preserve">                                     </w:t>
            </w:r>
            <w:r w:rsidRPr="006C7011">
              <w:rPr>
                <w:noProof/>
                <w:lang w:eastAsia="ru-RU"/>
              </w:rPr>
              <w:pict>
                <v:shape id="Рисунок 7" o:spid="_x0000_i1027" type="#_x0000_t75" style="width:62.25pt;height:54pt;visibility:visible">
                  <v:imagedata r:id="rId6" o:title=""/>
                </v:shape>
              </w:pict>
            </w:r>
          </w:p>
        </w:tc>
        <w:tc>
          <w:tcPr>
            <w:tcW w:w="5329" w:type="dxa"/>
          </w:tcPr>
          <w:p w:rsidR="00CB4638" w:rsidRPr="006C7011" w:rsidRDefault="00CB4638" w:rsidP="006C7011">
            <w:pPr>
              <w:spacing w:after="0" w:line="240" w:lineRule="auto"/>
              <w:rPr>
                <w:noProof/>
                <w:sz w:val="32"/>
                <w:szCs w:val="32"/>
                <w:lang w:val="uk-UA" w:eastAsia="ru-RU"/>
              </w:rPr>
            </w:pPr>
            <w:r w:rsidRPr="006C7011">
              <w:rPr>
                <w:sz w:val="32"/>
                <w:szCs w:val="32"/>
                <w:lang w:val="uk-UA"/>
              </w:rPr>
              <w:t xml:space="preserve">Мені </w:t>
            </w:r>
            <w:r w:rsidRPr="006C7011">
              <w:rPr>
                <w:noProof/>
                <w:sz w:val="32"/>
                <w:szCs w:val="32"/>
                <w:lang w:val="uk-UA" w:eastAsia="ru-RU"/>
              </w:rPr>
              <w:t xml:space="preserve">                            </w:t>
            </w:r>
            <w:r w:rsidRPr="006C7011">
              <w:rPr>
                <w:noProof/>
                <w:lang w:val="uk-UA" w:eastAsia="ru-RU"/>
              </w:rPr>
              <w:t xml:space="preserve">          </w:t>
            </w:r>
            <w:r w:rsidRPr="006C7011">
              <w:rPr>
                <w:noProof/>
                <w:lang w:eastAsia="ru-RU"/>
              </w:rPr>
              <w:pict>
                <v:shape id="Рисунок 8" o:spid="_x0000_i1028" type="#_x0000_t75" style="width:64.5pt;height:53.25pt;visibility:visible">
                  <v:imagedata r:id="rId7" o:title=""/>
                </v:shape>
              </w:pict>
            </w:r>
            <w:r w:rsidRPr="006C7011">
              <w:rPr>
                <w:noProof/>
                <w:lang w:val="uk-UA" w:eastAsia="ru-RU"/>
              </w:rPr>
              <w:t xml:space="preserve">                                                </w:t>
            </w:r>
          </w:p>
        </w:tc>
      </w:tr>
      <w:tr w:rsidR="00CB4638" w:rsidRPr="006C7011">
        <w:trPr>
          <w:trHeight w:val="3854"/>
        </w:trPr>
        <w:tc>
          <w:tcPr>
            <w:tcW w:w="5138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5329" w:type="dxa"/>
          </w:tcPr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  <w:r w:rsidRPr="006C7011">
              <w:rPr>
                <w:lang w:val="uk-UA"/>
              </w:rPr>
              <w:t>_</w:t>
            </w:r>
          </w:p>
          <w:p w:rsidR="00CB4638" w:rsidRPr="006C7011" w:rsidRDefault="00CB4638" w:rsidP="006C7011">
            <w:pPr>
              <w:spacing w:after="0" w:line="240" w:lineRule="auto"/>
              <w:rPr>
                <w:lang w:val="uk-UA"/>
              </w:rPr>
            </w:pPr>
          </w:p>
        </w:tc>
      </w:tr>
    </w:tbl>
    <w:p w:rsidR="00CB4638" w:rsidRDefault="00CB4638">
      <w:pPr>
        <w:rPr>
          <w:lang w:val="uk-UA"/>
        </w:rPr>
      </w:pPr>
    </w:p>
    <w:p w:rsidR="00CB4638" w:rsidRDefault="00CB463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5167B1">
        <w:rPr>
          <w:rFonts w:ascii="Times New Roman" w:hAnsi="Times New Roman" w:cs="Times New Roman"/>
          <w:sz w:val="32"/>
          <w:szCs w:val="32"/>
          <w:lang w:val="uk-UA"/>
        </w:rPr>
        <w:t>Доцільно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:         </w:t>
      </w:r>
      <w:r w:rsidRPr="006C7011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eastAsia="ru-RU"/>
        </w:rPr>
        <w:pict>
          <v:shape id="Рисунок 6" o:spid="_x0000_i1029" type="#_x0000_t75" style="width:125.25pt;height:89.25pt;visibility:visible">
            <v:imagedata r:id="rId8" o:title=""/>
          </v:shape>
        </w:pict>
      </w: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 w:rsidP="005167B1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5167B1">
        <w:rPr>
          <w:rFonts w:ascii="Times New Roman" w:hAnsi="Times New Roman" w:cs="Times New Roman"/>
          <w:sz w:val="32"/>
          <w:szCs w:val="32"/>
          <w:lang w:val="uk-UA"/>
        </w:rPr>
        <w:t>Доцільно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:         </w:t>
      </w:r>
      <w:r w:rsidRPr="006C7011">
        <w:rPr>
          <w:rFonts w:ascii="Times New Roman" w:hAnsi="Times New Roman" w:cs="Times New Roman"/>
          <w:noProof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  <w:lang w:eastAsia="ru-RU"/>
        </w:rPr>
        <w:pict>
          <v:shape id="Рисунок 10" o:spid="_x0000_i1030" type="#_x0000_t75" style="width:125.25pt;height:89.25pt;visibility:visible">
            <v:imagedata r:id="rId8" o:title=""/>
          </v:shape>
        </w:pict>
      </w: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pStyle w:val="NoSpacing"/>
        <w:rPr>
          <w:lang w:val="uk-UA"/>
        </w:rPr>
      </w:pPr>
    </w:p>
    <w:p w:rsidR="00CB4638" w:rsidRDefault="00CB4638" w:rsidP="005167B1">
      <w:pPr>
        <w:pStyle w:val="NoSpacing"/>
        <w:rPr>
          <w:lang w:val="uk-UA"/>
        </w:rPr>
      </w:pPr>
      <w:r>
        <w:rPr>
          <w:lang w:val="uk-UA"/>
        </w:rPr>
        <w:t>_</w:t>
      </w:r>
    </w:p>
    <w:p w:rsidR="00CB4638" w:rsidRDefault="00CB4638" w:rsidP="005167B1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p w:rsidR="00CB4638" w:rsidRDefault="00CB4638">
      <w:pPr>
        <w:rPr>
          <w:rFonts w:ascii="Times New Roman" w:hAnsi="Times New Roman" w:cs="Times New Roman"/>
          <w:noProof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val="uk-UA" w:eastAsia="ru-RU"/>
        </w:rPr>
      </w:pPr>
    </w:p>
    <w:sectPr w:rsidR="00CB4638" w:rsidSect="00BD3FC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638" w:rsidRDefault="00CB4638" w:rsidP="003F2E87">
      <w:pPr>
        <w:spacing w:after="0" w:line="240" w:lineRule="auto"/>
      </w:pPr>
      <w:r>
        <w:separator/>
      </w:r>
    </w:p>
  </w:endnote>
  <w:endnote w:type="continuationSeparator" w:id="0">
    <w:p w:rsidR="00CB4638" w:rsidRDefault="00CB4638" w:rsidP="003F2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638" w:rsidRDefault="00CB46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638" w:rsidRDefault="00CB4638" w:rsidP="003F2E87">
      <w:pPr>
        <w:spacing w:after="0" w:line="240" w:lineRule="auto"/>
      </w:pPr>
      <w:r>
        <w:separator/>
      </w:r>
    </w:p>
  </w:footnote>
  <w:footnote w:type="continuationSeparator" w:id="0">
    <w:p w:rsidR="00CB4638" w:rsidRDefault="00CB4638" w:rsidP="003F2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638" w:rsidRPr="003F2E87" w:rsidRDefault="00CB4638">
    <w:pPr>
      <w:pStyle w:val="Header"/>
      <w:rPr>
        <w:lang w:val="uk-UA"/>
      </w:rPr>
    </w:pPr>
    <w:r>
      <w:rPr>
        <w:lang w:val="uk-UA"/>
      </w:rPr>
      <w:t>Додаток  1</w:t>
    </w: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791"/>
    <w:rsid w:val="00007BD9"/>
    <w:rsid w:val="00015730"/>
    <w:rsid w:val="00027974"/>
    <w:rsid w:val="0012366F"/>
    <w:rsid w:val="00144CA0"/>
    <w:rsid w:val="001A2824"/>
    <w:rsid w:val="001B00A7"/>
    <w:rsid w:val="001F49DA"/>
    <w:rsid w:val="00270355"/>
    <w:rsid w:val="00382592"/>
    <w:rsid w:val="00387AD9"/>
    <w:rsid w:val="003D1CDE"/>
    <w:rsid w:val="003F2E87"/>
    <w:rsid w:val="00432C96"/>
    <w:rsid w:val="004A4A6E"/>
    <w:rsid w:val="005167B1"/>
    <w:rsid w:val="005559C3"/>
    <w:rsid w:val="00661742"/>
    <w:rsid w:val="006900B2"/>
    <w:rsid w:val="006C7011"/>
    <w:rsid w:val="00727D23"/>
    <w:rsid w:val="007A68A8"/>
    <w:rsid w:val="008832B0"/>
    <w:rsid w:val="00891BD9"/>
    <w:rsid w:val="00905D0F"/>
    <w:rsid w:val="0090785D"/>
    <w:rsid w:val="009A41F8"/>
    <w:rsid w:val="009F3781"/>
    <w:rsid w:val="00A0353B"/>
    <w:rsid w:val="00A24000"/>
    <w:rsid w:val="00A47800"/>
    <w:rsid w:val="00A61A06"/>
    <w:rsid w:val="00A92047"/>
    <w:rsid w:val="00B37FF6"/>
    <w:rsid w:val="00BA0AE8"/>
    <w:rsid w:val="00BC738A"/>
    <w:rsid w:val="00BD3FCF"/>
    <w:rsid w:val="00C17808"/>
    <w:rsid w:val="00C83312"/>
    <w:rsid w:val="00CB4638"/>
    <w:rsid w:val="00D816D2"/>
    <w:rsid w:val="00DD6791"/>
    <w:rsid w:val="00EA7DDE"/>
    <w:rsid w:val="00FD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FC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679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D6791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3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37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F2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F2E87"/>
  </w:style>
  <w:style w:type="paragraph" w:styleId="Footer">
    <w:name w:val="footer"/>
    <w:basedOn w:val="Normal"/>
    <w:link w:val="FooterChar"/>
    <w:uiPriority w:val="99"/>
    <w:rsid w:val="003F2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F2E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2</Pages>
  <Words>110</Words>
  <Characters>631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Zauch</dc:creator>
  <cp:keywords/>
  <dc:description/>
  <cp:lastModifiedBy>Shulc</cp:lastModifiedBy>
  <cp:revision>7</cp:revision>
  <cp:lastPrinted>2013-11-18T13:46:00Z</cp:lastPrinted>
  <dcterms:created xsi:type="dcterms:W3CDTF">2013-11-18T12:40:00Z</dcterms:created>
  <dcterms:modified xsi:type="dcterms:W3CDTF">2017-11-20T10:54:00Z</dcterms:modified>
</cp:coreProperties>
</file>